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25cac7" w14:textId="425cac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37D92">
        <w:t>13</w:t>
      </w:r>
      <w:r>
        <w:t>. St-</w:t>
      </w:r>
      <w:r w:rsidR="00C37D92">
        <w:t>607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C37D92">
        <w:t>1</w:t>
      </w:r>
      <w:r w:rsidR="00890696">
        <w:t>3</w:t>
      </w:r>
      <w:r>
        <w:t>. St-</w:t>
      </w:r>
      <w:r w:rsidR="00C37D92">
        <w:t>607</w:t>
      </w:r>
      <w:r w:rsidR="00890696">
        <w:t>/2020</w:t>
      </w:r>
    </w:p>
    <w:p w:rsidR="00C8505A" w:rsidP="0060363E" w:rsidRDefault="00C8505A"/>
    <w:p w:rsidR="00890696" w:rsidP="00890696" w:rsidRDefault="00C37D92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C37D92" w:rsidRDefault="00C37D92">
      <w:pPr>
        <w:ind w:left="708"/>
      </w:pPr>
      <w:r>
        <w:t xml:space="preserve">MULTI BUSINESS COMPANY društvo s ograničenom odgovornošću za </w:t>
      </w:r>
      <w:r>
        <w:t xml:space="preserve">proizvodnju, trgovinu i usluge, Zagreb, </w:t>
      </w:r>
      <w:proofErr w:type="spellStart"/>
      <w:r>
        <w:t>Barutanski</w:t>
      </w:r>
      <w:proofErr w:type="spellEnd"/>
      <w:r>
        <w:t xml:space="preserve"> jarak 28, OIB: 22233987767</w:t>
      </w:r>
    </w:p>
    <w:p w:rsidR="00C37D92" w:rsidP="00C37D92" w:rsidRDefault="00C37D92">
      <w:pPr>
        <w:ind w:left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93A8F"/>
    <w:rsid w:val="00B6233B"/>
    <w:rsid w:val="00B80950"/>
    <w:rsid w:val="00B8273C"/>
    <w:rsid w:val="00BA721E"/>
    <w:rsid w:val="00BF3AEF"/>
    <w:rsid w:val="00C22472"/>
    <w:rsid w:val="00C37D9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7D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D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D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D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D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St-607/2020</izvorni_sadrzaj>
    <derivirana_varijabla naziv="DomainObject.Predmet.OznakaBroj_1">St-607/2020</derivirana_varijabla>
  </DomainObject.Predmet.OznakaBroj>
  <DomainObject.Predmet.OznakaBrojOptuznogAkta>
    <izvorni_sadrzaj>04-06-20-1070</izvorni_sadrzaj>
    <derivirana_varijabla naziv="DomainObject.Predmet.OznakaBrojOptuznogAkta_1">04-06-20-1070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BUSINESS COMPANY društvo s ograničenom odgovornošću za proizvodnju, trgovinu i usluge</izvorni_sadrzaj>
    <derivirana_varijabla naziv="DomainObject.Predmet.ProtustrankaFormated_1">  MULTI BUSINESS COMPANY društvo s ograničenom odgovornošću za proizvodnju, trgovinu i usluge</derivirana_varijabla>
  </DomainObject.Predmet.ProtustrankaFormated>
  <DomainObject.Predmet.ProtustrankaFormatedOIB>
    <izvorni_sadrzaj>  MULTI BUSINESS COMPANY društvo s ograničenom odgovornošću za proizvodnju, trgovinu i usluge, OIB 22233987767</izvorni_sadrzaj>
    <derivirana_varijabla naziv="DomainObject.Predmet.ProtustrankaFormatedOIB_1">  MULTI BUSINESS COMPANY društvo s ograničenom odgovornošću za proizvodnju, trgovinu i usluge, OIB 22233987767</derivirana_varijabla>
  </DomainObject.Predmet.ProtustrankaFormatedOIB>
  <DomainObject.Predmet.ProtustrankaFormatedWithAdress>
    <izvorni_sadrzaj> MULTI BUSINESS COMPANY društvo s ograničenom odgovornošću za proizvodnju, trgovinu i usluge, Barutanski jarak 28, 10000 Zagreb</izvorni_sadrzaj>
    <derivirana_varijabla naziv="DomainObject.Predmet.ProtustrankaFormatedWithAdress_1"> MULTI BUSINESS COMPANY društvo s ograničenom odgovornošću za proizvodnju, trgovinu i usluge, Barutanski jarak 28, 10000 Zagreb</derivirana_varijabla>
  </DomainObject.Predmet.ProtustrankaFormatedWithAdress>
  <DomainObject.Predmet.ProtustrankaFormatedWithAdressOIB>
    <izvorni_sadrzaj> MULTI BUSINESS COMPANY društvo s ograničenom odgovornošću za proizvodnju, trgovinu i usluge, OIB 22233987767, Barutanski jarak 28, 10000 Zagreb</izvorni_sadrzaj>
    <derivirana_varijabla naziv="DomainObject.Predmet.ProtustrankaFormatedWithAdressOIB_1"> MULTI BUSINESS COMPANY društvo s ograničenom odgovornošću za proizvodnju, trgovinu i usluge, OIB 22233987767, Barutanski jarak 28, 10000 Zagreb</derivirana_varijabla>
  </DomainObject.Predmet.ProtustrankaFormatedWithAdressOIB>
  <DomainObject.Predmet.ProtustrankaWithAdress>
    <izvorni_sadrzaj>MULTI BUSINESS COMPANY društvo s ograničenom odgovornošću za proizvodnju, trgovinu i usluge Barutanski jarak 28, 10000 Zagreb</izvorni_sadrzaj>
    <derivirana_varijabla naziv="DomainObject.Predmet.ProtustrankaWithAdress_1">MULTI BUSINESS COMPANY društvo s ograničenom odgovornošću za proizvodnju, trgovinu i usluge Barutanski jarak 28, 10000 Zagreb</derivirana_varijabla>
  </DomainObject.Predmet.ProtustrankaWithAdress>
  <DomainObject.Predmet.ProtustrankaWithAdressOIB>
    <izvorni_sadrzaj>MULTI BUSINESS COMPANY društvo s ograničenom odgovornošću za proizvodnju, trgovinu i usluge, OIB 22233987767, Barutanski jarak 28, 10000 Zagreb</izvorni_sadrzaj>
    <derivirana_varijabla naziv="DomainObject.Predmet.ProtustrankaWithAdressOIB_1">MULTI BUSINESS COMPANY društvo s ograničenom odgovornošću za proizvodnju, trgovinu i usluge, OIB 22233987767, Barutanski jarak 28, 10000 Zagreb</derivirana_varijabla>
  </DomainObject.Predmet.ProtustrankaWithAdressOIB>
  <DomainObject.Predmet.ProtustrankaNazivFormated>
    <izvorni_sadrzaj>MULTI BUSINESS COMPANY društvo s ograničenom odgovornošću za proizvodnju, trgovinu i usluge</izvorni_sadrzaj>
    <derivirana_varijabla naziv="DomainObject.Predmet.ProtustrankaNazivFormated_1">MULTI BUSINESS COMPANY društvo s ograničenom odgovornošću za proizvodnju, trgovinu i usluge</derivirana_varijabla>
  </DomainObject.Predmet.ProtustrankaNazivFormated>
  <DomainObject.Predmet.ProtustrankaNazivFormatedOIB>
    <izvorni_sadrzaj>MULTI BUSINESS COMPANY društvo s ograničenom odgovornošću za proizvodnju, trgovinu i usluge, OIB 22233987767</izvorni_sadrzaj>
    <derivirana_varijabla naziv="DomainObject.Predmet.ProtustrankaNazivFormatedOIB_1">MULTI BUSINESS COMPANY društvo s ograničenom odgovornošću za proizvodnju, trgovinu i usluge, OIB 22233987767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BUSINESS COMPANY društvo s ograničenom odgovornošću za proizvodnju, trgovinu i usluge</item>
    </izvorni_sadrzaj>
    <derivirana_varijabla naziv="DomainObject.Predmet.ProtuStrankaListFormated_1">
      <item>MULTI BUSINESS COMPANY društvo s ograničenom odgovornošću za proizvodnju, trgovinu i usluge</item>
    </derivirana_varijabla>
  </DomainObject.Predmet.ProtuStrankaListFormated>
  <DomainObject.Predmet.ProtuStrankaListFormatedOIB>
    <izvorni_sadrzaj>
      <item>MULTI BUSINESS COMPANY društvo s ograničenom odgovornošću za proizvodnju, trgovinu i usluge, OIB 22233987767</item>
    </izvorni_sadrzaj>
    <derivirana_varijabla naziv="DomainObject.Predmet.ProtuStrankaListFormatedOIB_1">
      <item>MULTI BUSINESS COMPANY društvo s ograničenom odgovornošću za proizvodnju, trgovinu i usluge, OIB 22233987767</item>
    </derivirana_varijabla>
  </DomainObject.Predmet.ProtuStrankaListFormatedOIB>
  <DomainObject.Predmet.ProtuStrankaListFormatedWithAdress>
    <izvorni_sadrzaj>
      <item>MULTI BUSINESS COMPANY društvo s ograničenom odgovornošću za proizvodnju, trgovinu i usluge, Barutanski jarak 28, 10000 Zagreb</item>
    </izvorni_sadrzaj>
    <derivirana_varijabla naziv="DomainObject.Predmet.ProtuStrankaListFormatedWithAdress_1">
      <item>MULTI BUSINESS COMPANY društvo s ograničenom odgovornošću za proizvodnju, trgovinu i usluge, Barutanski jarak 28, 10000 Zagreb</item>
    </derivirana_varijabla>
  </DomainObject.Predmet.ProtuStrankaListFormatedWithAdress>
  <DomainObject.Predmet.ProtuStrankaListFormatedWithAdressOIB>
    <izvorni_sadrzaj>
      <item>MULTI BUSINESS COMPANY društvo s ograničenom odgovornošću za proizvodnju, trgovinu i usluge, OIB 22233987767, Barutanski jarak 28, 10000 Zagreb</item>
    </izvorni_sadrzaj>
    <derivirana_varijabla naziv="DomainObject.Predmet.ProtuStrankaListFormatedWithAdressOIB_1">
      <item>MULTI BUSINESS COMPANY društvo s ograničenom odgovornošću za proizvodnju, trgovinu i usluge, OIB 22233987767, Barutanski jarak 28, 10000 Zagreb</item>
    </derivirana_varijabla>
  </DomainObject.Predmet.ProtuStrankaListFormatedWithAdressOIB>
  <DomainObject.Predmet.ProtuStrankaListNazivFormated>
    <izvorni_sadrzaj>
      <item>MULTI BUSINESS COMPANY društvo s ograničenom odgovornošću za proizvodnju, trgovinu i usluge</item>
    </izvorni_sadrzaj>
    <derivirana_varijabla naziv="DomainObject.Predmet.ProtuStrankaListNazivFormated_1">
      <item>MULTI BUSINESS COMPANY društvo s ograničenom odgovornošću za proizvodnju, trgovinu i usluge</item>
    </derivirana_varijabla>
  </DomainObject.Predmet.ProtuStrankaListNazivFormated>
  <DomainObject.Predmet.ProtuStrankaListNazivFormatedOIB>
    <izvorni_sadrzaj>
      <item>MULTI BUSINESS COMPANY društvo s ograničenom odgovornošću za proizvodnju, trgovinu i usluge, OIB 22233987767</item>
    </izvorni_sadrzaj>
    <derivirana_varijabla naziv="DomainObject.Predmet.ProtuStrankaListNazivFormatedOIB_1">
      <item>MULTI BUSINESS COMPANY društvo s ograničenom odgovornošću za proizvodnju, trgovinu i usluge, OIB 22233987767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BUSINESS COMPANY društvo s ograničenom odgovornošću za proizvodnju, trgovinu i usluge</izvorni_sadrzaj>
    <derivirana_varijabla naziv="DomainObject.Predmet.ProtustrankaIDrugi_1">MULTI BUSINESS COMPANY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MULTI BUSINESS COMPANY društvo s ograničenom odgovornošću za proizvodnju, trgovinu i usluge, OIB 22233987767, Barutanski jarak 28, 10000 Zagreb</izvorni_sadrzaj>
    <derivirana_varijabla naziv="DomainObject.Predmet.ProtustrankaIDrugiAdressOIB_1">MULTI BUSINESS COMPANY društvo s ograničenom odgovornošću za proizvodnju, trgovinu i usluge, OIB 22233987767, Barutanski jarak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BUSINESS COMPANY društvo s ograničenom odgovornošću za proizvodnju, trgovinu i usluge</item>
      <item>Financijska agencija</item>
    </izvorni_sadrzaj>
    <derivirana_varijabla naziv="DomainObject.Predmet.SudioniciListNaziv_1">
      <item>MULTI BUSINESS COMPANY društvo s ograničenom odgovornošću za proizvodnju, trgovinu i usluge</item>
      <item>Financijska agencija</item>
    </derivirana_varijabla>
  </DomainObject.Predmet.SudioniciListNaziv>
  <DomainObject.Predmet.SudioniciListAdressOIB>
    <izvorni_sadrzaj>
      <item>MULTI BUSINESS COMPANY društvo s ograničenom odgovornošću za proizvodnju, trgovinu i usluge, OIB 22233987767, Barutanski jarak 28,10000 Zagreb</item>
      <item>Financijska agencija, OIB 85821130368, TRG SVIBANJSKIH ŽRTAVA 1995. 1,10000 Zagreb</item>
    </izvorni_sadrzaj>
    <derivirana_varijabla naziv="DomainObject.Predmet.SudioniciListAdressOIB_1">
      <item>MULTI BUSINESS COMPANY društvo s ograničenom odgovornošću za proizvodnju, trgovinu i usluge, OIB 22233987767, Barutanski jarak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22233987767</item>
      <item>, OIB 85821130368</item>
    </izvorni_sadrzaj>
    <derivirana_varijabla naziv="DomainObject.Predmet.SudioniciListNazivOIB_1">
      <item>, OIB 22233987767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855</properties:Characters>
  <properties:Lines>46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2020-09-01T07:35:00Z</cp:lastPrinted>
  <dcterms:modified xmlns:xsi="http://www.w3.org/2001/XMLSchema-instance" xsi:type="dcterms:W3CDTF">2020-09-01T07:35:00Z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